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0873CF" w:rsidTr="000873C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3CF" w:rsidRDefault="000873CF" w:rsidP="002D07C0">
            <w:r>
              <w:t xml:space="preserve">Приложение 8 </w:t>
            </w:r>
          </w:p>
        </w:tc>
      </w:tr>
      <w:tr w:rsidR="000873CF" w:rsidTr="000873C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3CF" w:rsidRDefault="000873CF" w:rsidP="002D07C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873CF" w:rsidTr="000873C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3CF" w:rsidRDefault="00EE12A1" w:rsidP="001C2304">
            <w:r>
              <w:t>о</w:t>
            </w:r>
            <w:r w:rsidR="000662CF">
              <w:t>т 18.</w:t>
            </w:r>
            <w:r w:rsidR="001C2304">
              <w:t>0</w:t>
            </w:r>
            <w:r w:rsidR="000662CF">
              <w:t xml:space="preserve">2.2022 </w:t>
            </w:r>
            <w:r w:rsidR="003F3A93">
              <w:t xml:space="preserve"> </w:t>
            </w:r>
            <w:r w:rsidR="000873CF">
              <w:t>№</w:t>
            </w:r>
            <w:r w:rsidR="000662CF">
              <w:t xml:space="preserve"> 11-121</w:t>
            </w:r>
            <w:r w:rsidR="000873CF">
              <w:t xml:space="preserve"> </w:t>
            </w:r>
          </w:p>
        </w:tc>
      </w:tr>
      <w:tr w:rsidR="000873CF" w:rsidTr="000873C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</w:tr>
      <w:tr w:rsidR="000873CF" w:rsidTr="000873CF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3CF" w:rsidRDefault="000873CF" w:rsidP="002D07C0">
            <w:pPr>
              <w:jc w:val="center"/>
            </w:pPr>
            <w:r>
              <w:t>Источники финансирования дефицита бюджета муниципального образования «Город Саратов»</w:t>
            </w:r>
          </w:p>
          <w:p w:rsidR="000873CF" w:rsidRDefault="000873CF" w:rsidP="002D07C0">
            <w:pPr>
              <w:jc w:val="center"/>
            </w:pPr>
            <w:r>
              <w:t>на 2022 год и на плановый период 2023 и 2024 годов</w:t>
            </w:r>
          </w:p>
        </w:tc>
      </w:tr>
      <w:tr w:rsidR="000873CF" w:rsidTr="000873C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тыс. руб.</w:t>
            </w:r>
          </w:p>
        </w:tc>
      </w:tr>
      <w:tr w:rsidR="000873CF" w:rsidTr="000873CF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73CF" w:rsidRDefault="000873CF" w:rsidP="002D07C0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73CF" w:rsidRDefault="000873CF" w:rsidP="002D07C0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CF" w:rsidRDefault="000873CF" w:rsidP="002D07C0">
            <w:pPr>
              <w:jc w:val="center"/>
            </w:pPr>
            <w:r>
              <w:t>2022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CF" w:rsidRDefault="000873CF" w:rsidP="002D07C0">
            <w:pPr>
              <w:jc w:val="center"/>
            </w:pPr>
            <w:r>
              <w:t>2023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CF" w:rsidRDefault="000873CF" w:rsidP="002D07C0">
            <w:pPr>
              <w:jc w:val="center"/>
            </w:pPr>
            <w:r>
              <w:t>2024 год</w:t>
            </w:r>
          </w:p>
        </w:tc>
      </w:tr>
      <w:tr w:rsidR="000873CF" w:rsidTr="000873CF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73CF" w:rsidRDefault="000873CF" w:rsidP="002D07C0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73CF" w:rsidRDefault="000873CF" w:rsidP="002D07C0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CF" w:rsidRDefault="000873CF" w:rsidP="002D07C0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CF" w:rsidRDefault="000873CF" w:rsidP="002D07C0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CF" w:rsidRDefault="000873CF" w:rsidP="002D07C0"/>
        </w:tc>
      </w:tr>
    </w:tbl>
    <w:p w:rsidR="000873CF" w:rsidRPr="000873CF" w:rsidRDefault="000873C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0873CF" w:rsidTr="000873CF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873CF" w:rsidRDefault="000873CF" w:rsidP="002D07C0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873CF" w:rsidRDefault="000873CF" w:rsidP="002D07C0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3CF" w:rsidRDefault="000873CF" w:rsidP="002D07C0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3CF" w:rsidRDefault="000873CF" w:rsidP="002D07C0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3CF" w:rsidRDefault="000873CF" w:rsidP="002D07C0">
            <w:pPr>
              <w:jc w:val="center"/>
            </w:pPr>
            <w:r>
              <w:t>5</w:t>
            </w:r>
          </w:p>
        </w:tc>
      </w:tr>
      <w:tr w:rsidR="000873CF" w:rsidTr="000873CF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873CF" w:rsidRDefault="000873CF" w:rsidP="002D07C0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726 315,1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-231 064,7</w:t>
            </w:r>
          </w:p>
        </w:tc>
      </w:tr>
      <w:tr w:rsidR="000873CF" w:rsidTr="000873C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0873CF" w:rsidRDefault="000873CF" w:rsidP="002D07C0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705 319,5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 </w:t>
            </w:r>
          </w:p>
        </w:tc>
      </w:tr>
      <w:tr w:rsidR="000873CF" w:rsidTr="000873C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0873CF" w:rsidRDefault="000873CF" w:rsidP="002D07C0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3 057 141,6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2 050 000,0</w:t>
            </w:r>
          </w:p>
        </w:tc>
      </w:tr>
      <w:tr w:rsidR="000873CF" w:rsidTr="000873C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0873CF" w:rsidRDefault="000873CF" w:rsidP="002D07C0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3 057 141,6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2 050 000,0</w:t>
            </w:r>
          </w:p>
        </w:tc>
      </w:tr>
      <w:tr w:rsidR="000873CF" w:rsidTr="000873C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0873CF" w:rsidRDefault="000873CF" w:rsidP="002D07C0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-2 351 822,1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-2 050 000,0</w:t>
            </w:r>
          </w:p>
        </w:tc>
      </w:tr>
      <w:tr w:rsidR="000873CF" w:rsidTr="000873C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0873CF" w:rsidRDefault="000873CF" w:rsidP="002D07C0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-2 351 822,1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-2 050 000,0</w:t>
            </w:r>
          </w:p>
        </w:tc>
      </w:tr>
      <w:tr w:rsidR="000873CF" w:rsidTr="000873C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0873CF" w:rsidRDefault="000873CF" w:rsidP="002D07C0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-231 064,7</w:t>
            </w:r>
          </w:p>
        </w:tc>
      </w:tr>
      <w:tr w:rsidR="000873CF" w:rsidTr="000873C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0873CF" w:rsidRDefault="000873CF" w:rsidP="002D07C0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-231 064,7</w:t>
            </w:r>
          </w:p>
        </w:tc>
      </w:tr>
      <w:tr w:rsidR="000873CF" w:rsidTr="000873C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0873CF" w:rsidRDefault="000873CF" w:rsidP="002D07C0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600 000,0</w:t>
            </w:r>
          </w:p>
        </w:tc>
      </w:tr>
      <w:tr w:rsidR="000873CF" w:rsidTr="000873C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0873CF" w:rsidRDefault="000873CF" w:rsidP="002D07C0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600 000,0</w:t>
            </w:r>
          </w:p>
        </w:tc>
      </w:tr>
      <w:tr w:rsidR="000873CF" w:rsidTr="000873C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0873CF" w:rsidRDefault="000873CF" w:rsidP="002D07C0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600 000,0</w:t>
            </w:r>
          </w:p>
        </w:tc>
      </w:tr>
      <w:tr w:rsidR="000873CF" w:rsidTr="000873C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0873CF" w:rsidRDefault="000873CF" w:rsidP="002D07C0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-843 226,0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-831 064,7</w:t>
            </w:r>
          </w:p>
        </w:tc>
      </w:tr>
      <w:tr w:rsidR="000873CF" w:rsidTr="000873C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0873CF" w:rsidRDefault="000873CF" w:rsidP="002D07C0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-843 226,0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-831 064,7</w:t>
            </w:r>
          </w:p>
        </w:tc>
      </w:tr>
      <w:tr w:rsidR="000873CF" w:rsidTr="000873C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0873CF" w:rsidRDefault="000873CF" w:rsidP="002D07C0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-600 000,0</w:t>
            </w:r>
          </w:p>
        </w:tc>
      </w:tr>
      <w:tr w:rsidR="000873CF" w:rsidTr="000873C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0873CF" w:rsidRDefault="000873CF" w:rsidP="002D07C0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-231 064,7</w:t>
            </w:r>
          </w:p>
        </w:tc>
      </w:tr>
      <w:tr w:rsidR="000873CF" w:rsidTr="000873C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0873CF" w:rsidRDefault="000873CF" w:rsidP="002D07C0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102 995,6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 </w:t>
            </w:r>
          </w:p>
        </w:tc>
      </w:tr>
      <w:tr w:rsidR="000873CF" w:rsidTr="000873CF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873CF" w:rsidRDefault="000873CF" w:rsidP="002D07C0">
            <w:pPr>
              <w:jc w:val="center"/>
            </w:pPr>
            <w:r>
              <w:t>000 01 06 00 00 00 0000 000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873CF" w:rsidRDefault="000873CF" w:rsidP="002D07C0">
            <w:r>
              <w:t>Иные 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-82 000,0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873CF" w:rsidRDefault="000873CF" w:rsidP="002D07C0">
            <w:pPr>
              <w:jc w:val="right"/>
            </w:pPr>
            <w:r>
              <w:t> </w:t>
            </w:r>
          </w:p>
        </w:tc>
      </w:tr>
      <w:tr w:rsidR="000873CF" w:rsidTr="000873CF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</w:tr>
      <w:tr w:rsidR="000873CF" w:rsidTr="000873C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</w:tr>
      <w:tr w:rsidR="000873CF" w:rsidTr="000873CF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</w:tr>
      <w:tr w:rsidR="000873CF" w:rsidTr="000873CF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</w:tr>
      <w:tr w:rsidR="000873CF" w:rsidTr="000873CF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3CF" w:rsidRDefault="000873CF" w:rsidP="002D07C0">
            <w:pPr>
              <w:jc w:val="right"/>
            </w:pPr>
          </w:p>
        </w:tc>
      </w:tr>
    </w:tbl>
    <w:p w:rsidR="000873CF" w:rsidRPr="005900C8" w:rsidRDefault="000873CF" w:rsidP="000873CF"/>
    <w:p w:rsidR="00E2598B" w:rsidRPr="000873CF" w:rsidRDefault="00E2598B" w:rsidP="000873CF"/>
    <w:sectPr w:rsidR="00E2598B" w:rsidRPr="000873CF" w:rsidSect="00961C62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63A" w:rsidRDefault="009D763A" w:rsidP="000873CF">
      <w:r>
        <w:separator/>
      </w:r>
    </w:p>
  </w:endnote>
  <w:endnote w:type="continuationSeparator" w:id="1">
    <w:p w:rsidR="009D763A" w:rsidRDefault="009D763A" w:rsidP="00087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63A" w:rsidRDefault="009D763A" w:rsidP="000873CF">
      <w:r>
        <w:separator/>
      </w:r>
    </w:p>
  </w:footnote>
  <w:footnote w:type="continuationSeparator" w:id="1">
    <w:p w:rsidR="009D763A" w:rsidRDefault="009D763A" w:rsidP="000873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3CF" w:rsidRDefault="00A66CCD" w:rsidP="009F043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873C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73CF" w:rsidRDefault="000873C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3CF" w:rsidRDefault="00A66CCD" w:rsidP="009F043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873C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E12A1">
      <w:rPr>
        <w:rStyle w:val="a7"/>
        <w:noProof/>
      </w:rPr>
      <w:t>2</w:t>
    </w:r>
    <w:r>
      <w:rPr>
        <w:rStyle w:val="a7"/>
      </w:rPr>
      <w:fldChar w:fldCharType="end"/>
    </w:r>
  </w:p>
  <w:p w:rsidR="000873CF" w:rsidRDefault="000873C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0873CF"/>
    <w:rsid w:val="000662CF"/>
    <w:rsid w:val="000873CF"/>
    <w:rsid w:val="001C2304"/>
    <w:rsid w:val="002C3F39"/>
    <w:rsid w:val="0039191E"/>
    <w:rsid w:val="003F3A93"/>
    <w:rsid w:val="00433158"/>
    <w:rsid w:val="004D42D1"/>
    <w:rsid w:val="00540CE7"/>
    <w:rsid w:val="00602B9D"/>
    <w:rsid w:val="006808C6"/>
    <w:rsid w:val="00961C62"/>
    <w:rsid w:val="009D763A"/>
    <w:rsid w:val="00A24CAF"/>
    <w:rsid w:val="00A66CCD"/>
    <w:rsid w:val="00B912FD"/>
    <w:rsid w:val="00E2598B"/>
    <w:rsid w:val="00EE12A1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873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873CF"/>
  </w:style>
  <w:style w:type="paragraph" w:styleId="a5">
    <w:name w:val="footer"/>
    <w:basedOn w:val="a"/>
    <w:link w:val="a6"/>
    <w:uiPriority w:val="99"/>
    <w:semiHidden/>
    <w:unhideWhenUsed/>
    <w:rsid w:val="000873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873CF"/>
  </w:style>
  <w:style w:type="character" w:styleId="a7">
    <w:name w:val="page number"/>
    <w:basedOn w:val="a0"/>
    <w:uiPriority w:val="99"/>
    <w:semiHidden/>
    <w:unhideWhenUsed/>
    <w:rsid w:val="000873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HarkovaDU</cp:lastModifiedBy>
  <cp:revision>7</cp:revision>
  <cp:lastPrinted>2022-02-18T13:52:00Z</cp:lastPrinted>
  <dcterms:created xsi:type="dcterms:W3CDTF">2022-02-17T13:14:00Z</dcterms:created>
  <dcterms:modified xsi:type="dcterms:W3CDTF">2022-02-18T13:52:00Z</dcterms:modified>
</cp:coreProperties>
</file>